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9BA" w:rsidRPr="004A6642" w:rsidRDefault="004E09BA" w:rsidP="00AB274D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6.45pt" o:ole="" fillcolor="window">
            <v:imagedata r:id="rId4" o:title=""/>
          </v:shape>
          <o:OLEObject Type="Embed" ProgID="Paint.Picture" ShapeID="_x0000_i1025" DrawAspect="Content" ObjectID="_1589091040" r:id="rId5"/>
        </w:object>
      </w:r>
    </w:p>
    <w:p w:rsidR="004E09BA" w:rsidRPr="004A6642" w:rsidRDefault="004E09BA" w:rsidP="00AB274D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4E09BA" w:rsidRPr="004A6642" w:rsidRDefault="004E09BA" w:rsidP="00AB274D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4E09BA" w:rsidRPr="004A6642" w:rsidRDefault="004E09BA" w:rsidP="00AB274D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4E09BA" w:rsidRPr="004A6642" w:rsidRDefault="004E09BA" w:rsidP="00AB274D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4E09BA" w:rsidRPr="00F30895" w:rsidRDefault="004E09BA" w:rsidP="00AB274D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>
        <w:rPr>
          <w:b/>
          <w:i/>
          <w:color w:val="000000"/>
          <w:sz w:val="28"/>
          <w:lang w:val="ru-RU"/>
        </w:rPr>
        <w:t xml:space="preserve"> </w:t>
      </w:r>
      <w:r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4E09BA" w:rsidRPr="004A6642" w:rsidRDefault="004E09BA" w:rsidP="00AB274D">
      <w:pPr>
        <w:jc w:val="center"/>
        <w:rPr>
          <w:b/>
          <w:i/>
          <w:color w:val="000000"/>
          <w:sz w:val="28"/>
        </w:rPr>
      </w:pPr>
    </w:p>
    <w:p w:rsidR="004E09BA" w:rsidRPr="004A6642" w:rsidRDefault="004E09BA" w:rsidP="00AB274D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4E09BA" w:rsidRDefault="004E09BA" w:rsidP="00AB274D">
      <w:pPr>
        <w:rPr>
          <w:b/>
          <w:color w:val="000000"/>
        </w:rPr>
      </w:pPr>
    </w:p>
    <w:p w:rsidR="004E09BA" w:rsidRPr="00571A2B" w:rsidRDefault="004E09BA" w:rsidP="00EA3CA8">
      <w:pPr>
        <w:rPr>
          <w:sz w:val="28"/>
          <w:u w:val="single"/>
          <w:lang w:val="ru-RU"/>
        </w:rPr>
      </w:pPr>
      <w:r w:rsidRPr="00571A2B">
        <w:rPr>
          <w:sz w:val="28"/>
          <w:lang w:val="ru-RU"/>
        </w:rPr>
        <w:t>24 травня 2018 року</w:t>
      </w:r>
      <w:r w:rsidRPr="00571A2B">
        <w:rPr>
          <w:sz w:val="28"/>
        </w:rPr>
        <w:t xml:space="preserve">                                                                            </w:t>
      </w:r>
      <w:r w:rsidRPr="00571A2B">
        <w:rPr>
          <w:sz w:val="28"/>
          <w:lang w:val="ru-RU"/>
        </w:rPr>
        <w:t xml:space="preserve">            </w:t>
      </w:r>
      <w:r w:rsidRPr="00571A2B">
        <w:rPr>
          <w:sz w:val="28"/>
        </w:rPr>
        <w:t>№</w:t>
      </w:r>
      <w:r w:rsidRPr="00571A2B">
        <w:rPr>
          <w:sz w:val="28"/>
          <w:u w:val="single"/>
          <w:lang w:val="ru-RU"/>
        </w:rPr>
        <w:t xml:space="preserve">   1</w:t>
      </w:r>
      <w:r>
        <w:rPr>
          <w:sz w:val="28"/>
          <w:u w:val="single"/>
          <w:lang w:val="ru-RU"/>
        </w:rPr>
        <w:t>9</w:t>
      </w:r>
    </w:p>
    <w:p w:rsidR="004E09BA" w:rsidRPr="004A6642" w:rsidRDefault="004E09BA" w:rsidP="00AB274D">
      <w:pPr>
        <w:rPr>
          <w:color w:val="000000"/>
        </w:rPr>
      </w:pPr>
    </w:p>
    <w:p w:rsidR="004E09BA" w:rsidRPr="00891B68" w:rsidRDefault="004E09BA" w:rsidP="00AB274D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9,0000 га"/>
        </w:smartTagPr>
        <w:r>
          <w:rPr>
            <w:color w:val="000000"/>
            <w:sz w:val="28"/>
            <w:szCs w:val="28"/>
          </w:rPr>
          <w:t>9,0000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4E09BA" w:rsidRDefault="004E09BA" w:rsidP="00895C07">
      <w:pPr>
        <w:pStyle w:val="NoSpacing"/>
        <w:rPr>
          <w:color w:val="000000"/>
          <w:sz w:val="28"/>
          <w:szCs w:val="28"/>
        </w:rPr>
      </w:pPr>
    </w:p>
    <w:p w:rsidR="004E09BA" w:rsidRPr="00891B68" w:rsidRDefault="004E09BA" w:rsidP="00895C07">
      <w:pPr>
        <w:pStyle w:val="NoSpacing"/>
        <w:rPr>
          <w:color w:val="000000"/>
          <w:sz w:val="28"/>
          <w:szCs w:val="28"/>
        </w:rPr>
      </w:pPr>
    </w:p>
    <w:p w:rsidR="004E09BA" w:rsidRPr="004A6642" w:rsidRDefault="004E09BA" w:rsidP="00AB274D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9,0000 га"/>
        </w:smartTagPr>
        <w:r>
          <w:rPr>
            <w:color w:val="000000"/>
            <w:sz w:val="28"/>
            <w:szCs w:val="28"/>
          </w:rPr>
          <w:t xml:space="preserve">9,0000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2324285700:08:027:0001, що знаходиться в оренді ТОВ 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>Семенівське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>на території Семенівської сільської ради Пологівського району Запорізької області</w:t>
      </w:r>
      <w:r w:rsidRPr="004A6642">
        <w:rPr>
          <w:color w:val="000000"/>
          <w:sz w:val="28"/>
          <w:szCs w:val="28"/>
        </w:rPr>
        <w:t>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4E09BA" w:rsidRPr="004A6642" w:rsidRDefault="004E09BA" w:rsidP="00AB274D">
      <w:pPr>
        <w:pStyle w:val="NoSpacing"/>
        <w:ind w:firstLine="709"/>
        <w:rPr>
          <w:color w:val="000000"/>
          <w:sz w:val="28"/>
          <w:szCs w:val="28"/>
        </w:rPr>
      </w:pPr>
    </w:p>
    <w:p w:rsidR="004E09BA" w:rsidRPr="004A6642" w:rsidRDefault="004E09BA" w:rsidP="00AB274D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9,0000 га"/>
        </w:smartTagPr>
        <w:r>
          <w:rPr>
            <w:color w:val="000000"/>
            <w:sz w:val="28"/>
            <w:szCs w:val="28"/>
          </w:rPr>
          <w:t xml:space="preserve">9,0000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2324285700:08:027:0001,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>Семенівське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4E09BA" w:rsidRPr="004A6642" w:rsidRDefault="004E09BA" w:rsidP="00AB274D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4E09BA" w:rsidRPr="004A6642" w:rsidRDefault="004E09BA" w:rsidP="00AB274D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4E09BA" w:rsidRPr="004A6642" w:rsidRDefault="004E09BA" w:rsidP="00AB274D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4E09BA" w:rsidRDefault="004E09BA" w:rsidP="00AB274D">
      <w:pPr>
        <w:pStyle w:val="NoSpacing"/>
        <w:ind w:firstLine="709"/>
        <w:rPr>
          <w:color w:val="000000"/>
          <w:sz w:val="28"/>
          <w:szCs w:val="28"/>
        </w:rPr>
      </w:pPr>
    </w:p>
    <w:p w:rsidR="004E09BA" w:rsidRDefault="004E09BA" w:rsidP="00AB274D">
      <w:pPr>
        <w:pStyle w:val="NoSpacing"/>
        <w:ind w:firstLine="709"/>
        <w:rPr>
          <w:color w:val="000000"/>
          <w:sz w:val="28"/>
          <w:szCs w:val="28"/>
        </w:rPr>
      </w:pPr>
    </w:p>
    <w:p w:rsidR="004E09BA" w:rsidRPr="004A6642" w:rsidRDefault="004E09BA" w:rsidP="00AB274D">
      <w:pPr>
        <w:pStyle w:val="NoSpacing"/>
        <w:ind w:firstLine="709"/>
        <w:rPr>
          <w:color w:val="000000"/>
          <w:sz w:val="28"/>
          <w:szCs w:val="28"/>
        </w:rPr>
      </w:pPr>
    </w:p>
    <w:p w:rsidR="004E09BA" w:rsidRDefault="004E09BA" w:rsidP="00AB274D">
      <w:pPr>
        <w:pStyle w:val="NoSpacing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О.П. Покутній</w:t>
      </w:r>
    </w:p>
    <w:sectPr w:rsidR="004E09BA" w:rsidSect="0031466C"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274D"/>
    <w:rsid w:val="002120BE"/>
    <w:rsid w:val="002D5E69"/>
    <w:rsid w:val="0031466C"/>
    <w:rsid w:val="00331F26"/>
    <w:rsid w:val="00380D8D"/>
    <w:rsid w:val="004A6642"/>
    <w:rsid w:val="004E09BA"/>
    <w:rsid w:val="00571A2B"/>
    <w:rsid w:val="005C7C82"/>
    <w:rsid w:val="006953B1"/>
    <w:rsid w:val="00715E9F"/>
    <w:rsid w:val="00730F8B"/>
    <w:rsid w:val="00756BB3"/>
    <w:rsid w:val="00891B68"/>
    <w:rsid w:val="00895C07"/>
    <w:rsid w:val="00AB274D"/>
    <w:rsid w:val="00AC2627"/>
    <w:rsid w:val="00B4692B"/>
    <w:rsid w:val="00B96385"/>
    <w:rsid w:val="00C029C2"/>
    <w:rsid w:val="00C455E4"/>
    <w:rsid w:val="00C54D27"/>
    <w:rsid w:val="00C73882"/>
    <w:rsid w:val="00CF4522"/>
    <w:rsid w:val="00D444FA"/>
    <w:rsid w:val="00D92BD9"/>
    <w:rsid w:val="00DA3798"/>
    <w:rsid w:val="00EA3CA8"/>
    <w:rsid w:val="00F15972"/>
    <w:rsid w:val="00F30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74D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54D2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B274D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B274D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B274D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54D2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B274D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B274D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B274D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AB274D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AB274D"/>
    <w:pPr>
      <w:spacing w:after="120"/>
      <w:ind w:left="283"/>
      <w:contextualSpacing/>
    </w:pPr>
  </w:style>
  <w:style w:type="paragraph" w:customStyle="1" w:styleId="tjbmf">
    <w:name w:val="tj bmf"/>
    <w:basedOn w:val="Normal"/>
    <w:uiPriority w:val="99"/>
    <w:rsid w:val="00C54D27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1365</Words>
  <Characters>779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</cp:revision>
  <cp:lastPrinted>2018-05-29T06:24:00Z</cp:lastPrinted>
  <dcterms:created xsi:type="dcterms:W3CDTF">2018-05-15T05:45:00Z</dcterms:created>
  <dcterms:modified xsi:type="dcterms:W3CDTF">2018-05-29T06:24:00Z</dcterms:modified>
</cp:coreProperties>
</file>